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9F24A" w14:textId="7B1C6C0D" w:rsidR="0011381D" w:rsidRPr="0051112A"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No. </w:t>
      </w:r>
      <w:r w:rsidR="007309B0" w:rsidRPr="0051112A">
        <w:rPr>
          <w:rFonts w:cs="Times New Roman"/>
          <w:b/>
          <w:i/>
          <w:sz w:val="28"/>
          <w:szCs w:val="28"/>
        </w:rPr>
        <w:t>53238</w:t>
      </w:r>
    </w:p>
    <w:p w14:paraId="3EB0C691" w14:textId="77777777" w:rsidR="0002012B" w:rsidRPr="0051112A" w:rsidRDefault="0002012B" w:rsidP="0002012B">
      <w:pPr>
        <w:pStyle w:val="NoSpacing"/>
        <w:rPr>
          <w:rFonts w:cs="Times New Roman"/>
          <w:sz w:val="28"/>
          <w:szCs w:val="28"/>
        </w:rPr>
      </w:pPr>
    </w:p>
    <w:p w14:paraId="1EBE7FAB" w14:textId="1F242724" w:rsidR="00581963" w:rsidRPr="0051112A" w:rsidRDefault="00581963" w:rsidP="0002012B">
      <w:pPr>
        <w:pStyle w:val="NoSpacing"/>
        <w:jc w:val="center"/>
        <w:rPr>
          <w:rFonts w:cs="Times New Roman"/>
          <w:b/>
          <w:i/>
          <w:sz w:val="28"/>
          <w:szCs w:val="28"/>
        </w:rPr>
      </w:pPr>
      <w:r w:rsidRPr="0051112A">
        <w:rPr>
          <w:rFonts w:cs="Times New Roman"/>
          <w:b/>
          <w:i/>
          <w:sz w:val="28"/>
          <w:szCs w:val="28"/>
          <w:lang w:val="en-CA"/>
        </w:rPr>
        <w:fldChar w:fldCharType="begin"/>
      </w:r>
      <w:r w:rsidRPr="0051112A">
        <w:rPr>
          <w:rFonts w:cs="Times New Roman"/>
          <w:b/>
          <w:i/>
          <w:sz w:val="28"/>
          <w:szCs w:val="28"/>
          <w:lang w:val="en-CA"/>
        </w:rPr>
        <w:instrText xml:space="preserve"> SEQ CHAPTER \h \r 1</w:instrText>
      </w:r>
      <w:r w:rsidRPr="0051112A">
        <w:rPr>
          <w:rFonts w:cs="Times New Roman"/>
          <w:b/>
          <w:i/>
          <w:sz w:val="28"/>
          <w:szCs w:val="28"/>
          <w:lang w:val="en-CA"/>
        </w:rPr>
        <w:fldChar w:fldCharType="end"/>
      </w:r>
      <w:r w:rsidRPr="0051112A">
        <w:rPr>
          <w:rFonts w:cs="Times New Roman"/>
          <w:b/>
          <w:i/>
          <w:sz w:val="28"/>
          <w:szCs w:val="28"/>
        </w:rPr>
        <w:t>Notice to Current Customers, Neighboring Systems, and Cities</w:t>
      </w:r>
    </w:p>
    <w:p w14:paraId="0D34988B" w14:textId="2624A7B8" w:rsidR="0083010A" w:rsidRPr="0051112A" w:rsidRDefault="003D62A2" w:rsidP="0083010A">
      <w:pPr>
        <w:pStyle w:val="NoSpacing"/>
        <w:jc w:val="center"/>
        <w:rPr>
          <w:rFonts w:cs="Times New Roman"/>
          <w:szCs w:val="24"/>
        </w:rPr>
      </w:pPr>
      <w:r w:rsidRPr="0051112A">
        <w:rPr>
          <w:rFonts w:cs="Times New Roman"/>
          <w:szCs w:val="24"/>
        </w:rPr>
        <w:t>CSWR-TEXAS UTILITY OPERATING COMPANY, LLC, CERTIFICATE OF CONVENIENCE AND NECESSITY (CCN) NO. 13290</w:t>
      </w:r>
      <w:r w:rsidR="0083010A" w:rsidRPr="0051112A">
        <w:rPr>
          <w:rFonts w:cs="Times New Roman"/>
          <w:szCs w:val="24"/>
        </w:rPr>
        <w:t xml:space="preserve">, NOTICE OF INTENT TO PURCHASE </w:t>
      </w:r>
      <w:bookmarkStart w:id="1" w:name="_Hlk98250559"/>
      <w:r w:rsidR="0051112A">
        <w:rPr>
          <w:rStyle w:val="Style6"/>
          <w:sz w:val="24"/>
          <w:szCs w:val="24"/>
        </w:rPr>
        <w:t>WATER</w:t>
      </w:r>
      <w:bookmarkEnd w:id="1"/>
      <w:r w:rsidR="0083010A" w:rsidRPr="0051112A">
        <w:rPr>
          <w:rFonts w:cs="Times New Roman"/>
          <w:szCs w:val="24"/>
        </w:rPr>
        <w:t xml:space="preserve"> FACILITIES AND TO TRANSFER </w:t>
      </w:r>
      <w:r w:rsidR="0051112A">
        <w:rPr>
          <w:rStyle w:val="Style6"/>
          <w:sz w:val="24"/>
          <w:szCs w:val="24"/>
        </w:rPr>
        <w:t>WATER</w:t>
      </w:r>
      <w:r w:rsidR="0083010A" w:rsidRPr="0051112A">
        <w:rPr>
          <w:rFonts w:cs="Times New Roman"/>
          <w:szCs w:val="24"/>
        </w:rPr>
        <w:t xml:space="preserve"> SERVICE AREA UNDER CCN NO. </w:t>
      </w:r>
      <w:r w:rsidR="0051112A" w:rsidRPr="0051112A">
        <w:rPr>
          <w:rFonts w:cs="Times New Roman"/>
          <w:szCs w:val="24"/>
        </w:rPr>
        <w:t>13259</w:t>
      </w:r>
      <w:r w:rsidR="0083010A" w:rsidRPr="0051112A">
        <w:rPr>
          <w:rFonts w:cs="Times New Roman"/>
          <w:szCs w:val="24"/>
        </w:rPr>
        <w:t xml:space="preserve"> FROM </w:t>
      </w:r>
      <w:r w:rsidR="007309B0" w:rsidRPr="0051112A">
        <w:rPr>
          <w:rFonts w:cs="Times New Roman"/>
          <w:szCs w:val="24"/>
        </w:rPr>
        <w:t xml:space="preserve">SIMPLY AQUATICS, INC. </w:t>
      </w:r>
      <w:r w:rsidR="0051112A" w:rsidRPr="0051112A">
        <w:rPr>
          <w:rFonts w:cs="Times New Roman"/>
          <w:szCs w:val="24"/>
        </w:rPr>
        <w:t xml:space="preserve">IN MONTGOMERY, SABINE, AND SAN AUGUSTINE </w:t>
      </w:r>
      <w:r w:rsidR="0051112A" w:rsidRPr="0051112A">
        <w:rPr>
          <w:rStyle w:val="Style6"/>
          <w:sz w:val="24"/>
          <w:szCs w:val="24"/>
        </w:rPr>
        <w:t>COUNTIES</w:t>
      </w:r>
      <w:r w:rsidR="0051112A" w:rsidRPr="0051112A">
        <w:rPr>
          <w:rFonts w:cs="Times New Roman"/>
          <w:szCs w:val="24"/>
        </w:rPr>
        <w:t>, TEXAS</w:t>
      </w:r>
    </w:p>
    <w:p w14:paraId="35CCC2AC" w14:textId="77777777" w:rsidR="00B263B2" w:rsidRPr="00637AF4" w:rsidRDefault="00B263B2" w:rsidP="00B263B2">
      <w:pPr>
        <w:pStyle w:val="NoSpacing"/>
        <w:rPr>
          <w:rFonts w:cs="Times New Roman"/>
        </w:rPr>
      </w:pPr>
    </w:p>
    <w:p w14:paraId="0B55007A"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57000071"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361DCAC4"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2FF88145"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6B83F327"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0141D1F"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5EAE1523" w14:textId="77777777" w:rsidR="000B112A" w:rsidRPr="00637AF4" w:rsidRDefault="000B112A" w:rsidP="00637AF4">
      <w:pPr>
        <w:pStyle w:val="NoSpacing"/>
        <w:jc w:val="both"/>
        <w:rPr>
          <w:rFonts w:cs="Times New Roman"/>
        </w:rPr>
      </w:pPr>
    </w:p>
    <w:bookmarkEnd w:id="0"/>
    <w:p w14:paraId="576DC89D"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CSWR-Texas Utility Operating Company, LLC</w:t>
      </w:r>
      <w:r w:rsidRPr="00147A80">
        <w:rPr>
          <w:rFonts w:cs="Times New Roman"/>
          <w:szCs w:val="24"/>
          <w:u w:val="single"/>
        </w:rPr>
        <w:tab/>
      </w:r>
      <w:r w:rsidRPr="00147A80">
        <w:rPr>
          <w:rFonts w:cs="Times New Roman"/>
          <w:szCs w:val="24"/>
          <w:u w:val="single"/>
        </w:rPr>
        <w:tab/>
        <w:t>1650 Des Peres Rd, Suite 303</w:t>
      </w:r>
    </w:p>
    <w:p w14:paraId="29B61444"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rPr>
        <w:t xml:space="preserve"> </w:t>
      </w:r>
      <w:r w:rsidRPr="00147A80">
        <w:rPr>
          <w:rFonts w:cs="Times New Roman"/>
          <w:sz w:val="18"/>
          <w:szCs w:val="18"/>
        </w:rPr>
        <w:t>(Purchaser’s Name)</w:t>
      </w:r>
      <w:r w:rsidRPr="00147A80">
        <w:rPr>
          <w:rFonts w:cs="Times New Roman"/>
          <w:sz w:val="18"/>
          <w:szCs w:val="18"/>
        </w:rPr>
        <w:tab/>
      </w:r>
      <w:r w:rsidRPr="00147A80">
        <w:rPr>
          <w:rFonts w:cs="Times New Roman"/>
          <w:sz w:val="18"/>
          <w:szCs w:val="18"/>
        </w:rPr>
        <w:tab/>
        <w:t xml:space="preserve">(Address)  </w:t>
      </w:r>
      <w:r w:rsidRPr="00147A80">
        <w:rPr>
          <w:rFonts w:cs="Times New Roman"/>
          <w:sz w:val="18"/>
          <w:szCs w:val="18"/>
        </w:rPr>
        <w:tab/>
      </w:r>
    </w:p>
    <w:p w14:paraId="49343764" w14:textId="77777777" w:rsidR="006711AD" w:rsidRPr="00147A80" w:rsidRDefault="006711AD" w:rsidP="006711AD">
      <w:pPr>
        <w:pStyle w:val="NoSpacing"/>
        <w:tabs>
          <w:tab w:val="left" w:pos="4320"/>
          <w:tab w:val="left" w:pos="6660"/>
          <w:tab w:val="right" w:pos="9360"/>
        </w:tabs>
        <w:jc w:val="both"/>
        <w:rPr>
          <w:rFonts w:cs="Times New Roman"/>
          <w:sz w:val="18"/>
          <w:szCs w:val="18"/>
        </w:rPr>
      </w:pPr>
    </w:p>
    <w:p w14:paraId="733DC420"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St. Louis, MO</w:t>
      </w:r>
      <w:r w:rsidRPr="00147A80">
        <w:rPr>
          <w:rFonts w:cs="Times New Roman"/>
          <w:szCs w:val="24"/>
          <w:u w:val="single"/>
        </w:rPr>
        <w:tab/>
      </w:r>
      <w:r w:rsidRPr="00147A80">
        <w:rPr>
          <w:rFonts w:cs="Times New Roman"/>
          <w:szCs w:val="24"/>
          <w:u w:val="single"/>
        </w:rPr>
        <w:tab/>
        <w:t xml:space="preserve">    63131 </w:t>
      </w:r>
    </w:p>
    <w:p w14:paraId="239A06CC"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sz w:val="18"/>
          <w:szCs w:val="18"/>
        </w:rPr>
        <w:t xml:space="preserve">(City), (State) </w:t>
      </w:r>
      <w:r w:rsidRPr="00147A80">
        <w:rPr>
          <w:rFonts w:cs="Times New Roman"/>
          <w:sz w:val="18"/>
          <w:szCs w:val="18"/>
        </w:rPr>
        <w:tab/>
      </w:r>
      <w:r w:rsidRPr="00147A80">
        <w:rPr>
          <w:rFonts w:cs="Times New Roman"/>
          <w:sz w:val="18"/>
          <w:szCs w:val="18"/>
        </w:rPr>
        <w:tab/>
        <w:t>(Zip Code)</w:t>
      </w:r>
    </w:p>
    <w:p w14:paraId="67038DA8" w14:textId="77777777" w:rsidR="0083010A" w:rsidRPr="00637AF4" w:rsidRDefault="0083010A" w:rsidP="0083010A">
      <w:pPr>
        <w:pStyle w:val="NoSpacing"/>
        <w:jc w:val="both"/>
        <w:rPr>
          <w:rFonts w:cs="Times New Roman"/>
        </w:rPr>
      </w:pPr>
    </w:p>
    <w:p w14:paraId="0E5E6629" w14:textId="660EE529" w:rsidR="0083010A" w:rsidRPr="0051112A" w:rsidRDefault="0083010A" w:rsidP="0083010A">
      <w:pPr>
        <w:pStyle w:val="NoSpacing"/>
        <w:jc w:val="both"/>
        <w:rPr>
          <w:rFonts w:cs="Times New Roman"/>
          <w:szCs w:val="24"/>
        </w:rPr>
      </w:pPr>
      <w:r w:rsidRPr="00B17669">
        <w:rPr>
          <w:rFonts w:cs="Times New Roman"/>
          <w:szCs w:val="24"/>
        </w:rPr>
        <w:t xml:space="preserve">has </w:t>
      </w:r>
      <w:proofErr w:type="gramStart"/>
      <w:r w:rsidRPr="00B17669">
        <w:rPr>
          <w:rFonts w:cs="Times New Roman"/>
          <w:szCs w:val="24"/>
        </w:rPr>
        <w:t xml:space="preserve">submitted an </w:t>
      </w:r>
      <w:r w:rsidRPr="0051112A">
        <w:rPr>
          <w:rFonts w:cs="Times New Roman"/>
          <w:szCs w:val="24"/>
        </w:rPr>
        <w:t>application</w:t>
      </w:r>
      <w:proofErr w:type="gramEnd"/>
      <w:r w:rsidRPr="0051112A">
        <w:rPr>
          <w:rFonts w:cs="Times New Roman"/>
          <w:szCs w:val="24"/>
        </w:rPr>
        <w:t xml:space="preserve"> with the Public Utility Commission of Texas (Commission) to purchase</w:t>
      </w:r>
      <w:bookmarkStart w:id="2" w:name="_Hlk98140387"/>
      <w:r w:rsidRPr="0051112A">
        <w:rPr>
          <w:szCs w:val="24"/>
        </w:rPr>
        <w:t xml:space="preserve"> </w:t>
      </w:r>
      <w:bookmarkEnd w:id="2"/>
      <w:r w:rsidR="0051112A" w:rsidRPr="0051112A">
        <w:rPr>
          <w:rStyle w:val="Style1"/>
          <w:color w:val="auto"/>
          <w:szCs w:val="24"/>
        </w:rPr>
        <w:t>all</w:t>
      </w:r>
      <w:r w:rsidRPr="0051112A">
        <w:rPr>
          <w:rFonts w:cs="Times New Roman"/>
          <w:szCs w:val="24"/>
        </w:rPr>
        <w:t xml:space="preserve"> of the </w:t>
      </w:r>
      <w:r w:rsidR="0051112A" w:rsidRPr="0051112A">
        <w:rPr>
          <w:szCs w:val="24"/>
        </w:rPr>
        <w:t>water</w:t>
      </w:r>
      <w:r w:rsidRPr="0051112A">
        <w:rPr>
          <w:rFonts w:cs="Times New Roman"/>
          <w:szCs w:val="24"/>
        </w:rPr>
        <w:t xml:space="preserve"> facilities and to transfer </w:t>
      </w:r>
      <w:bookmarkStart w:id="3" w:name="_Hlk98140707"/>
      <w:r w:rsidR="0051112A" w:rsidRPr="0051112A">
        <w:rPr>
          <w:szCs w:val="24"/>
        </w:rPr>
        <w:t>water</w:t>
      </w:r>
      <w:bookmarkEnd w:id="3"/>
      <w:r w:rsidRPr="0051112A">
        <w:rPr>
          <w:rFonts w:cs="Times New Roman"/>
          <w:szCs w:val="24"/>
        </w:rPr>
        <w:t xml:space="preserve"> certificated service area under CCN No. </w:t>
      </w:r>
      <w:r w:rsidR="0051112A" w:rsidRPr="0051112A">
        <w:rPr>
          <w:rFonts w:cs="Times New Roman"/>
          <w:szCs w:val="24"/>
          <w:u w:val="single"/>
        </w:rPr>
        <w:t>13259</w:t>
      </w:r>
      <w:r w:rsidR="0051112A" w:rsidRPr="0051112A">
        <w:rPr>
          <w:rFonts w:cs="Times New Roman"/>
          <w:szCs w:val="24"/>
        </w:rPr>
        <w:t>,</w:t>
      </w:r>
      <w:r w:rsidRPr="0051112A">
        <w:rPr>
          <w:rFonts w:cs="Times New Roman"/>
          <w:szCs w:val="24"/>
        </w:rPr>
        <w:t xml:space="preserve"> in </w:t>
      </w:r>
      <w:r w:rsidR="00197463" w:rsidRPr="0051112A">
        <w:rPr>
          <w:rFonts w:cs="Times New Roman"/>
          <w:szCs w:val="24"/>
        </w:rPr>
        <w:t>Montgomery, Sabine, and San Augustine</w:t>
      </w:r>
      <w:r w:rsidRPr="0051112A">
        <w:rPr>
          <w:rFonts w:cs="Times New Roman"/>
          <w:szCs w:val="24"/>
        </w:rPr>
        <w:t xml:space="preserve"> </w:t>
      </w:r>
      <w:r w:rsidR="0051112A" w:rsidRPr="0051112A">
        <w:rPr>
          <w:szCs w:val="24"/>
        </w:rPr>
        <w:t>counties</w:t>
      </w:r>
      <w:r w:rsidRPr="0051112A">
        <w:rPr>
          <w:rFonts w:cs="Times New Roman"/>
          <w:szCs w:val="24"/>
        </w:rPr>
        <w:t>, TX from:</w:t>
      </w:r>
    </w:p>
    <w:p w14:paraId="5681FD99" w14:textId="77777777" w:rsidR="0083010A" w:rsidRPr="00A75D16" w:rsidRDefault="0083010A" w:rsidP="0083010A">
      <w:pPr>
        <w:pStyle w:val="NoSpacing"/>
        <w:rPr>
          <w:rFonts w:cs="Times New Roman"/>
          <w:szCs w:val="24"/>
          <w:highlight w:val="yellow"/>
        </w:rPr>
      </w:pPr>
    </w:p>
    <w:p w14:paraId="53EAB417" w14:textId="2AA7F98A" w:rsidR="0083010A" w:rsidRPr="00190FBD" w:rsidRDefault="007309B0" w:rsidP="0083010A">
      <w:pPr>
        <w:pStyle w:val="NoSpacing"/>
        <w:tabs>
          <w:tab w:val="left" w:pos="4320"/>
          <w:tab w:val="left" w:pos="6480"/>
          <w:tab w:val="right" w:pos="9360"/>
        </w:tabs>
        <w:rPr>
          <w:rFonts w:cs="Times New Roman"/>
          <w:szCs w:val="24"/>
          <w:u w:val="single"/>
        </w:rPr>
      </w:pPr>
      <w:r w:rsidRPr="00190FBD">
        <w:rPr>
          <w:rFonts w:cs="Times New Roman"/>
          <w:szCs w:val="24"/>
          <w:u w:val="single"/>
        </w:rPr>
        <w:t>Simply Aquatics, Inc.</w:t>
      </w:r>
      <w:r w:rsidR="0083010A" w:rsidRPr="00190FBD">
        <w:rPr>
          <w:rFonts w:cs="Times New Roman"/>
          <w:szCs w:val="24"/>
          <w:u w:val="single"/>
        </w:rPr>
        <w:tab/>
      </w:r>
      <w:r w:rsidR="00190FBD" w:rsidRPr="00190FBD">
        <w:rPr>
          <w:rFonts w:cs="Times New Roman"/>
          <w:szCs w:val="24"/>
          <w:u w:val="single"/>
        </w:rPr>
        <w:t>P.O. Box 157</w:t>
      </w:r>
      <w:r w:rsidR="0083010A" w:rsidRPr="00190FBD">
        <w:rPr>
          <w:rFonts w:cs="Times New Roman"/>
          <w:szCs w:val="24"/>
          <w:u w:val="single"/>
        </w:rPr>
        <w:tab/>
      </w:r>
      <w:r w:rsidR="00190FBD" w:rsidRPr="00190FBD">
        <w:rPr>
          <w:rFonts w:cs="Times New Roman"/>
          <w:szCs w:val="24"/>
          <w:u w:val="single"/>
        </w:rPr>
        <w:t>Kirbyville</w:t>
      </w:r>
      <w:r w:rsidR="0083010A" w:rsidRPr="00190FBD">
        <w:rPr>
          <w:rFonts w:cs="Times New Roman"/>
          <w:szCs w:val="24"/>
          <w:u w:val="single"/>
        </w:rPr>
        <w:t>, TX</w:t>
      </w:r>
      <w:r w:rsidR="0083010A" w:rsidRPr="00190FBD">
        <w:rPr>
          <w:rFonts w:cs="Times New Roman"/>
          <w:szCs w:val="24"/>
          <w:u w:val="single"/>
        </w:rPr>
        <w:tab/>
      </w:r>
      <w:r w:rsidR="00190FBD" w:rsidRPr="00190FBD">
        <w:rPr>
          <w:rFonts w:cs="Times New Roman"/>
          <w:szCs w:val="24"/>
          <w:u w:val="single"/>
        </w:rPr>
        <w:t>75956</w:t>
      </w:r>
    </w:p>
    <w:p w14:paraId="6E0BCA91" w14:textId="77777777" w:rsidR="0083010A" w:rsidRPr="00190FBD" w:rsidRDefault="0083010A" w:rsidP="0083010A">
      <w:pPr>
        <w:pStyle w:val="NoSpacing"/>
        <w:tabs>
          <w:tab w:val="left" w:pos="4320"/>
          <w:tab w:val="left" w:pos="6660"/>
          <w:tab w:val="right" w:pos="9360"/>
        </w:tabs>
        <w:jc w:val="both"/>
        <w:rPr>
          <w:rFonts w:cs="Times New Roman"/>
          <w:sz w:val="18"/>
          <w:szCs w:val="18"/>
        </w:rPr>
      </w:pPr>
      <w:r w:rsidRPr="00190FBD">
        <w:rPr>
          <w:rFonts w:cs="Times New Roman"/>
        </w:rPr>
        <w:t xml:space="preserve"> </w:t>
      </w:r>
      <w:r w:rsidRPr="00190FBD">
        <w:rPr>
          <w:rFonts w:cs="Times New Roman"/>
          <w:sz w:val="18"/>
          <w:szCs w:val="18"/>
        </w:rPr>
        <w:t>(Seller’s Name)</w:t>
      </w:r>
      <w:r w:rsidRPr="00190FBD">
        <w:rPr>
          <w:rFonts w:cs="Times New Roman"/>
          <w:sz w:val="18"/>
          <w:szCs w:val="18"/>
        </w:rPr>
        <w:tab/>
        <w:t>(Address)</w:t>
      </w:r>
      <w:r w:rsidRPr="00190FBD">
        <w:rPr>
          <w:rFonts w:cs="Times New Roman"/>
          <w:sz w:val="18"/>
          <w:szCs w:val="18"/>
        </w:rPr>
        <w:tab/>
        <w:t xml:space="preserve">(City), (State) </w:t>
      </w:r>
      <w:r w:rsidRPr="00190FBD">
        <w:rPr>
          <w:rFonts w:cs="Times New Roman"/>
          <w:sz w:val="18"/>
          <w:szCs w:val="18"/>
        </w:rPr>
        <w:tab/>
        <w:t>(Zip Code)</w:t>
      </w:r>
    </w:p>
    <w:p w14:paraId="55671250" w14:textId="77777777" w:rsidR="0083010A" w:rsidRPr="00190FBD" w:rsidRDefault="0083010A" w:rsidP="0083010A">
      <w:pPr>
        <w:pStyle w:val="NoSpacing"/>
        <w:jc w:val="both"/>
        <w:rPr>
          <w:rFonts w:cs="Times New Roman"/>
        </w:rPr>
      </w:pPr>
    </w:p>
    <w:p w14:paraId="6C9F203B" w14:textId="77777777" w:rsidR="0051112A" w:rsidRPr="00190FBD" w:rsidRDefault="0083010A" w:rsidP="00C10C7E">
      <w:pPr>
        <w:spacing w:after="0"/>
        <w:jc w:val="both"/>
        <w:rPr>
          <w:u w:val="single"/>
        </w:rPr>
      </w:pPr>
      <w:bookmarkStart w:id="4" w:name="_Hlk82780252"/>
      <w:r w:rsidRPr="00190FBD">
        <w:rPr>
          <w:u w:val="single"/>
        </w:rPr>
        <w:t>The requested area overlaps the district boundaries of</w:t>
      </w:r>
      <w:r w:rsidR="0051112A" w:rsidRPr="00190FBD">
        <w:rPr>
          <w:u w:val="single"/>
        </w:rPr>
        <w:t>:</w:t>
      </w:r>
    </w:p>
    <w:p w14:paraId="18E699AE" w14:textId="77777777" w:rsidR="00C10C7E" w:rsidRPr="00190FBD" w:rsidRDefault="00C10C7E" w:rsidP="00C10C7E">
      <w:pPr>
        <w:pStyle w:val="ListParagraph"/>
        <w:widowControl w:val="0"/>
        <w:numPr>
          <w:ilvl w:val="0"/>
          <w:numId w:val="9"/>
        </w:numPr>
        <w:autoSpaceDE w:val="0"/>
        <w:autoSpaceDN w:val="0"/>
        <w:adjustRightInd w:val="0"/>
        <w:spacing w:after="0" w:line="240" w:lineRule="auto"/>
        <w:ind w:left="720"/>
        <w:jc w:val="both"/>
        <w:rPr>
          <w:i/>
          <w:iCs/>
        </w:rPr>
      </w:pPr>
      <w:r w:rsidRPr="00190FBD">
        <w:rPr>
          <w:i/>
          <w:iCs/>
        </w:rPr>
        <w:t>Angelina &amp; Neches River Authority</w:t>
      </w:r>
    </w:p>
    <w:p w14:paraId="04E08625" w14:textId="77777777" w:rsidR="00C10C7E" w:rsidRPr="00190FBD" w:rsidRDefault="00C10C7E" w:rsidP="00C10C7E">
      <w:pPr>
        <w:pStyle w:val="ListParagraph"/>
        <w:widowControl w:val="0"/>
        <w:numPr>
          <w:ilvl w:val="0"/>
          <w:numId w:val="9"/>
        </w:numPr>
        <w:autoSpaceDE w:val="0"/>
        <w:autoSpaceDN w:val="0"/>
        <w:adjustRightInd w:val="0"/>
        <w:spacing w:after="0"/>
        <w:ind w:left="720"/>
        <w:jc w:val="both"/>
        <w:rPr>
          <w:i/>
          <w:iCs/>
        </w:rPr>
      </w:pPr>
      <w:r w:rsidRPr="00190FBD">
        <w:rPr>
          <w:i/>
          <w:iCs/>
        </w:rPr>
        <w:t>Sabine River Authority</w:t>
      </w:r>
    </w:p>
    <w:p w14:paraId="34956391" w14:textId="770CB9E7" w:rsidR="00C10C7E" w:rsidRPr="00190FBD" w:rsidRDefault="00C10C7E" w:rsidP="00C10C7E">
      <w:pPr>
        <w:pStyle w:val="ListParagraph"/>
        <w:widowControl w:val="0"/>
        <w:numPr>
          <w:ilvl w:val="0"/>
          <w:numId w:val="9"/>
        </w:numPr>
        <w:autoSpaceDE w:val="0"/>
        <w:autoSpaceDN w:val="0"/>
        <w:adjustRightInd w:val="0"/>
        <w:spacing w:after="0"/>
        <w:ind w:left="720"/>
        <w:jc w:val="both"/>
        <w:rPr>
          <w:i/>
          <w:iCs/>
        </w:rPr>
      </w:pPr>
      <w:r w:rsidRPr="00190FBD">
        <w:rPr>
          <w:i/>
          <w:iCs/>
        </w:rPr>
        <w:t>San Jacinto River Authority</w:t>
      </w:r>
      <w:r w:rsidR="0083010A" w:rsidRPr="00190FBD">
        <w:t xml:space="preserve">  </w:t>
      </w:r>
    </w:p>
    <w:p w14:paraId="3E44BCB8" w14:textId="77777777" w:rsidR="00C10C7E" w:rsidRPr="00C10C7E" w:rsidRDefault="00C10C7E" w:rsidP="00C10C7E">
      <w:pPr>
        <w:pStyle w:val="ListParagraph"/>
        <w:widowControl w:val="0"/>
        <w:autoSpaceDE w:val="0"/>
        <w:autoSpaceDN w:val="0"/>
        <w:adjustRightInd w:val="0"/>
        <w:spacing w:after="0"/>
        <w:jc w:val="both"/>
        <w:rPr>
          <w:i/>
          <w:iCs/>
          <w:sz w:val="16"/>
          <w:szCs w:val="16"/>
        </w:rPr>
      </w:pPr>
    </w:p>
    <w:p w14:paraId="6E3667CB" w14:textId="136CC1A9" w:rsidR="0083010A" w:rsidRDefault="0083010A" w:rsidP="0083010A">
      <w:pPr>
        <w:jc w:val="both"/>
      </w:pPr>
      <w:r w:rsidRPr="004876B2">
        <w:t>If</w:t>
      </w:r>
      <w:r w:rsidRPr="009453C5">
        <w:t xml:space="preserve"> </w:t>
      </w:r>
      <w:sdt>
        <w:sdtPr>
          <w:id w:val="2059892345"/>
          <w:placeholder>
            <w:docPart w:val="26B3A2A98B82426F8C8E9665DD0F90B5"/>
          </w:placeholder>
          <w:dropDownList>
            <w:listItem w:displayText="this" w:value="this"/>
            <w:listItem w:displayText="these" w:value="these"/>
          </w:dropDownList>
        </w:sdtPr>
        <w:sdtEndPr/>
        <w:sdtContent>
          <w:r w:rsidR="0051112A" w:rsidRPr="00C10C7E">
            <w:t>these</w:t>
          </w:r>
        </w:sdtContent>
      </w:sdt>
      <w:r w:rsidRPr="00C10C7E">
        <w:rPr>
          <w:rFonts w:cs="Times New Roman"/>
        </w:rPr>
        <w:t xml:space="preserve"> district</w:t>
      </w:r>
      <w:r w:rsidR="0051112A" w:rsidRPr="00C10C7E">
        <w:rPr>
          <w:rFonts w:cs="Times New Roman"/>
        </w:rPr>
        <w:t xml:space="preserve">s </w:t>
      </w:r>
      <w:sdt>
        <w:sdtPr>
          <w:id w:val="-2129767357"/>
          <w:placeholder>
            <w:docPart w:val="2AA35DB37E004E23A8B9A161EC167699"/>
          </w:placeholder>
          <w:dropDownList>
            <w:listItem w:displayText="does" w:value="does"/>
            <w:listItem w:displayText="do" w:value="do"/>
          </w:dropDownList>
        </w:sdtPr>
        <w:sdtEndPr/>
        <w:sdtContent>
          <w:r w:rsidR="0051112A" w:rsidRPr="00C10C7E">
            <w:t>do</w:t>
          </w:r>
        </w:sdtContent>
      </w:sdt>
      <w:r w:rsidRPr="00C10C7E">
        <w:t xml:space="preserve"> not request a public hearing, the Commission shall determine that the </w:t>
      </w:r>
      <w:r w:rsidRPr="00C10C7E">
        <w:rPr>
          <w:rFonts w:cs="Times New Roman"/>
        </w:rPr>
        <w:t xml:space="preserve">district </w:t>
      </w:r>
      <w:r w:rsidRPr="00C10C7E">
        <w:t xml:space="preserve">is consenting to </w:t>
      </w:r>
      <w:r w:rsidR="007C045A" w:rsidRPr="00C10C7E">
        <w:rPr>
          <w:rFonts w:cs="Times New Roman"/>
        </w:rPr>
        <w:t>CSWR-Texas Utility Operating Company, LLC</w:t>
      </w:r>
      <w:r w:rsidRPr="00C10C7E">
        <w:t xml:space="preserve">’s request to provide retail </w:t>
      </w:r>
      <w:bookmarkStart w:id="5" w:name="_Hlk97895332"/>
      <w:r w:rsidR="00C10C7E">
        <w:t>water</w:t>
      </w:r>
      <w:bookmarkEnd w:id="5"/>
      <w:r w:rsidRPr="00C10C7E">
        <w:rPr>
          <w:rFonts w:cs="Times New Roman"/>
        </w:rPr>
        <w:t xml:space="preserve"> </w:t>
      </w:r>
      <w:r w:rsidRPr="00C10C7E">
        <w:t>utility service in the requested area.</w:t>
      </w:r>
    </w:p>
    <w:bookmarkEnd w:id="4"/>
    <w:p w14:paraId="74B83B55" w14:textId="5A930ED1" w:rsidR="0083010A" w:rsidRDefault="0083010A" w:rsidP="0083010A">
      <w:pPr>
        <w:pStyle w:val="NoSpacing"/>
        <w:jc w:val="both"/>
        <w:rPr>
          <w:rFonts w:cs="Times New Roman"/>
          <w:szCs w:val="24"/>
        </w:rPr>
      </w:pPr>
      <w:r w:rsidRPr="00A75D16">
        <w:rPr>
          <w:rFonts w:cs="Times New Roman"/>
          <w:szCs w:val="24"/>
        </w:rPr>
        <w:t>The sale is scheduled to take place if approved by the Commission (Texas Water Code §</w:t>
      </w:r>
      <w:r>
        <w:rPr>
          <w:rFonts w:cs="Times New Roman"/>
          <w:szCs w:val="24"/>
        </w:rPr>
        <w:t> </w:t>
      </w:r>
      <w:r w:rsidRPr="00A75D16">
        <w:rPr>
          <w:rFonts w:cs="Times New Roman"/>
          <w:szCs w:val="24"/>
        </w:rPr>
        <w:t>13.301).  The transaction and the transfer of the CCN includes the following subdivision</w:t>
      </w:r>
      <w:r w:rsidR="00C10C7E">
        <w:rPr>
          <w:rFonts w:cs="Times New Roman"/>
          <w:szCs w:val="24"/>
        </w:rPr>
        <w:t>s</w:t>
      </w:r>
      <w:r w:rsidRPr="00A75D16">
        <w:rPr>
          <w:rFonts w:cs="Times New Roman"/>
          <w:szCs w:val="24"/>
        </w:rPr>
        <w:t>:</w:t>
      </w:r>
    </w:p>
    <w:p w14:paraId="3ADA0F8B" w14:textId="6694BE76" w:rsidR="00C10C7E" w:rsidRDefault="00C10C7E" w:rsidP="0083010A">
      <w:pPr>
        <w:pStyle w:val="NoSpacing"/>
        <w:jc w:val="both"/>
        <w:rPr>
          <w:rFonts w:cs="Times New Roman"/>
          <w:szCs w:val="24"/>
        </w:rPr>
      </w:pPr>
    </w:p>
    <w:p w14:paraId="1C4D529B" w14:textId="308045C7" w:rsidR="00C10C7E" w:rsidRPr="004605E9" w:rsidRDefault="008514CF" w:rsidP="00C10C7E">
      <w:pPr>
        <w:jc w:val="both"/>
        <w:rPr>
          <w:b/>
          <w:bCs/>
        </w:rPr>
      </w:pPr>
      <w:r>
        <w:rPr>
          <w:b/>
          <w:bCs/>
        </w:rPr>
        <w:t xml:space="preserve">Requested Area 1 - </w:t>
      </w:r>
      <w:r w:rsidR="00C10C7E" w:rsidRPr="004605E9">
        <w:rPr>
          <w:b/>
          <w:bCs/>
        </w:rPr>
        <w:t xml:space="preserve">El Pinon </w:t>
      </w:r>
      <w:r w:rsidR="00C10C7E" w:rsidRPr="00C3654C">
        <w:rPr>
          <w:b/>
          <w:bCs/>
        </w:rPr>
        <w:t>Estates Subdivision in San Augustine County</w:t>
      </w:r>
    </w:p>
    <w:p w14:paraId="5D66D275" w14:textId="77777777" w:rsidR="00C10C7E" w:rsidRDefault="00C10C7E" w:rsidP="00C10C7E">
      <w:pPr>
        <w:jc w:val="both"/>
      </w:pPr>
      <w:r w:rsidRPr="00262A8E">
        <w:t>The requested area</w:t>
      </w:r>
      <w:r>
        <w:t xml:space="preserve"> includes </w:t>
      </w:r>
      <w:r>
        <w:rPr>
          <w:u w:val="single"/>
        </w:rPr>
        <w:t>88</w:t>
      </w:r>
      <w:r>
        <w:t xml:space="preserve"> customer connections, </w:t>
      </w:r>
      <w:r w:rsidRPr="00262A8E">
        <w:t xml:space="preserve">is located approximately </w:t>
      </w:r>
      <w:r>
        <w:rPr>
          <w:u w:val="single"/>
        </w:rPr>
        <w:t>10</w:t>
      </w:r>
      <w:r w:rsidRPr="00262A8E">
        <w:t xml:space="preserve"> mile(s) </w:t>
      </w:r>
      <w:r>
        <w:rPr>
          <w:u w:val="single"/>
        </w:rPr>
        <w:t>southwest</w:t>
      </w:r>
      <w:r w:rsidRPr="00262A8E">
        <w:t xml:space="preserve"> of downtown </w:t>
      </w:r>
      <w:r>
        <w:rPr>
          <w:u w:val="single"/>
        </w:rPr>
        <w:t>Pineland</w:t>
      </w:r>
      <w:r w:rsidRPr="00262A8E">
        <w:t xml:space="preserve">, Texas, and is generally bounded on the north by </w:t>
      </w:r>
      <w:r>
        <w:rPr>
          <w:u w:val="single"/>
        </w:rPr>
        <w:t>approximately 110 feet north of County Road 900</w:t>
      </w:r>
      <w:r w:rsidRPr="00EE25FE">
        <w:t>;</w:t>
      </w:r>
      <w:r w:rsidRPr="00262A8E">
        <w:t xml:space="preserve"> on the east by </w:t>
      </w:r>
      <w:r>
        <w:rPr>
          <w:u w:val="single"/>
        </w:rPr>
        <w:t>approximately 110 feet east of County Road 485</w:t>
      </w:r>
      <w:r w:rsidRPr="00262A8E">
        <w:t xml:space="preserve">; on the south by </w:t>
      </w:r>
      <w:r>
        <w:rPr>
          <w:u w:val="single"/>
        </w:rPr>
        <w:t>approximately 120 feet south of County Road 900</w:t>
      </w:r>
      <w:r w:rsidRPr="00262A8E">
        <w:t xml:space="preserve">; </w:t>
      </w:r>
      <w:r>
        <w:t xml:space="preserve">and </w:t>
      </w:r>
      <w:r w:rsidRPr="00262A8E">
        <w:t xml:space="preserve">on the west by </w:t>
      </w:r>
      <w:r>
        <w:rPr>
          <w:u w:val="single"/>
        </w:rPr>
        <w:t>approximately 145 feet west of County Road 900</w:t>
      </w:r>
      <w:r w:rsidRPr="00DD4A5B">
        <w:t>.</w:t>
      </w:r>
      <w:r>
        <w:t xml:space="preserve"> </w:t>
      </w:r>
    </w:p>
    <w:p w14:paraId="735B9AC4" w14:textId="77777777" w:rsidR="00C10C7E" w:rsidRPr="00C10C7E" w:rsidRDefault="00C10C7E" w:rsidP="0083010A">
      <w:pPr>
        <w:pStyle w:val="NoSpacing"/>
        <w:jc w:val="both"/>
        <w:rPr>
          <w:rFonts w:cs="Times New Roman"/>
          <w:szCs w:val="24"/>
        </w:rPr>
      </w:pPr>
    </w:p>
    <w:p w14:paraId="1E38E8E3" w14:textId="091B245C" w:rsidR="00C10C7E" w:rsidRPr="004605E9" w:rsidRDefault="008514CF" w:rsidP="009E2021">
      <w:pPr>
        <w:keepNext/>
        <w:jc w:val="both"/>
        <w:rPr>
          <w:b/>
          <w:bCs/>
        </w:rPr>
      </w:pPr>
      <w:r>
        <w:rPr>
          <w:b/>
          <w:bCs/>
        </w:rPr>
        <w:lastRenderedPageBreak/>
        <w:t xml:space="preserve">Requested Area 2 - </w:t>
      </w:r>
      <w:r w:rsidR="00C10C7E" w:rsidRPr="004605E9">
        <w:rPr>
          <w:b/>
          <w:bCs/>
        </w:rPr>
        <w:t>La Playa S</w:t>
      </w:r>
      <w:r w:rsidR="00C10C7E">
        <w:rPr>
          <w:b/>
          <w:bCs/>
        </w:rPr>
        <w:t>ubdivision</w:t>
      </w:r>
      <w:r w:rsidR="00C10C7E" w:rsidRPr="004605E9">
        <w:rPr>
          <w:b/>
          <w:bCs/>
        </w:rPr>
        <w:t xml:space="preserve"> </w:t>
      </w:r>
      <w:r w:rsidR="00C10C7E">
        <w:rPr>
          <w:b/>
          <w:bCs/>
        </w:rPr>
        <w:t>in San Augustine County</w:t>
      </w:r>
    </w:p>
    <w:p w14:paraId="40215409" w14:textId="107681DD" w:rsidR="00C10C7E" w:rsidRDefault="00C10C7E" w:rsidP="00C10C7E">
      <w:pPr>
        <w:jc w:val="both"/>
      </w:pPr>
      <w:r w:rsidRPr="00262A8E">
        <w:t>The requested area</w:t>
      </w:r>
      <w:r>
        <w:t xml:space="preserve"> includes </w:t>
      </w:r>
      <w:r>
        <w:rPr>
          <w:u w:val="single"/>
        </w:rPr>
        <w:t>28</w:t>
      </w:r>
      <w:r>
        <w:t xml:space="preserve"> customer connections, </w:t>
      </w:r>
      <w:r w:rsidRPr="00262A8E">
        <w:t xml:space="preserve">is located approximately </w:t>
      </w:r>
      <w:r>
        <w:rPr>
          <w:u w:val="single"/>
        </w:rPr>
        <w:t>5</w:t>
      </w:r>
      <w:r w:rsidRPr="00262A8E">
        <w:t xml:space="preserve"> mile(s) </w:t>
      </w:r>
      <w:r>
        <w:rPr>
          <w:u w:val="single"/>
        </w:rPr>
        <w:t>south</w:t>
      </w:r>
      <w:r w:rsidRPr="00262A8E">
        <w:t xml:space="preserve"> of downtown </w:t>
      </w:r>
      <w:r>
        <w:rPr>
          <w:u w:val="single"/>
        </w:rPr>
        <w:t>Broadus</w:t>
      </w:r>
      <w:r w:rsidRPr="00262A8E">
        <w:t xml:space="preserve">, Texas, and is generally bounded on the north by </w:t>
      </w:r>
      <w:r w:rsidRPr="00C3654C">
        <w:rPr>
          <w:u w:val="single"/>
        </w:rPr>
        <w:t>County Road 4717 and</w:t>
      </w:r>
      <w:r>
        <w:t xml:space="preserve"> </w:t>
      </w:r>
      <w:r>
        <w:rPr>
          <w:u w:val="single"/>
        </w:rPr>
        <w:t>County Road 4715 South</w:t>
      </w:r>
      <w:r w:rsidRPr="00EE25FE">
        <w:t>;</w:t>
      </w:r>
      <w:r w:rsidRPr="00262A8E">
        <w:t xml:space="preserve"> on the east by </w:t>
      </w:r>
      <w:r>
        <w:rPr>
          <w:u w:val="single"/>
        </w:rPr>
        <w:t>approximately 0.6 miles west of County Road 427</w:t>
      </w:r>
      <w:r w:rsidRPr="00262A8E">
        <w:t xml:space="preserve">; on the south by </w:t>
      </w:r>
      <w:r>
        <w:rPr>
          <w:u w:val="single"/>
        </w:rPr>
        <w:t>Sam Rayburn Reservoir</w:t>
      </w:r>
      <w:r w:rsidRPr="00262A8E">
        <w:t xml:space="preserve">; </w:t>
      </w:r>
      <w:r>
        <w:t xml:space="preserve">and </w:t>
      </w:r>
      <w:r w:rsidRPr="00262A8E">
        <w:t xml:space="preserve">on the west by </w:t>
      </w:r>
      <w:r>
        <w:rPr>
          <w:u w:val="single"/>
        </w:rPr>
        <w:t>Sam Rayburn Reservoir</w:t>
      </w:r>
      <w:r w:rsidRPr="00DD4A5B">
        <w:t>.</w:t>
      </w:r>
      <w:r>
        <w:t xml:space="preserve"> </w:t>
      </w:r>
    </w:p>
    <w:p w14:paraId="4FF63A6D" w14:textId="03405F94" w:rsidR="00C10C7E" w:rsidRPr="004605E9" w:rsidRDefault="008514CF" w:rsidP="00C10C7E">
      <w:pPr>
        <w:jc w:val="both"/>
        <w:rPr>
          <w:b/>
          <w:bCs/>
        </w:rPr>
      </w:pPr>
      <w:r>
        <w:rPr>
          <w:b/>
          <w:bCs/>
        </w:rPr>
        <w:t xml:space="preserve">Requested Area 3 - </w:t>
      </w:r>
      <w:r w:rsidR="00C10C7E" w:rsidRPr="004605E9">
        <w:rPr>
          <w:b/>
          <w:bCs/>
        </w:rPr>
        <w:t>Vista Verde S</w:t>
      </w:r>
      <w:r w:rsidR="00C10C7E">
        <w:rPr>
          <w:b/>
          <w:bCs/>
        </w:rPr>
        <w:t>ubdivision in Montgomery County</w:t>
      </w:r>
    </w:p>
    <w:p w14:paraId="23B71641" w14:textId="39334165" w:rsidR="00C10C7E" w:rsidRDefault="00C10C7E" w:rsidP="00C10C7E">
      <w:pPr>
        <w:jc w:val="both"/>
      </w:pPr>
      <w:r w:rsidRPr="00262A8E">
        <w:t>The requested area</w:t>
      </w:r>
      <w:r>
        <w:t xml:space="preserve"> includes </w:t>
      </w:r>
      <w:r w:rsidRPr="00C3654C">
        <w:rPr>
          <w:u w:val="single"/>
        </w:rPr>
        <w:t>82</w:t>
      </w:r>
      <w:r>
        <w:t xml:space="preserve"> customer connections, </w:t>
      </w:r>
      <w:r w:rsidRPr="00262A8E">
        <w:t xml:space="preserve">is located approximately </w:t>
      </w:r>
      <w:proofErr w:type="gramStart"/>
      <w:r>
        <w:rPr>
          <w:u w:val="single"/>
        </w:rPr>
        <w:t>3.4</w:t>
      </w:r>
      <w:r>
        <w:t xml:space="preserve"> </w:t>
      </w:r>
      <w:r w:rsidRPr="00262A8E">
        <w:t>mile</w:t>
      </w:r>
      <w:proofErr w:type="gramEnd"/>
      <w:r w:rsidRPr="00262A8E">
        <w:t xml:space="preserve">(s) </w:t>
      </w:r>
      <w:r>
        <w:rPr>
          <w:u w:val="single"/>
        </w:rPr>
        <w:t>southeast</w:t>
      </w:r>
      <w:r w:rsidRPr="00262A8E">
        <w:t xml:space="preserve"> of downtown </w:t>
      </w:r>
      <w:r>
        <w:rPr>
          <w:u w:val="single"/>
        </w:rPr>
        <w:t>Montgomery</w:t>
      </w:r>
      <w:r w:rsidRPr="00262A8E">
        <w:t xml:space="preserve">, Texas, and is generally bounded on the north by </w:t>
      </w:r>
      <w:r>
        <w:rPr>
          <w:u w:val="single"/>
        </w:rPr>
        <w:t>approximately 0.5 miles south of Lake Conroe</w:t>
      </w:r>
      <w:r w:rsidRPr="00EE25FE">
        <w:t>;</w:t>
      </w:r>
      <w:r w:rsidRPr="00262A8E">
        <w:t xml:space="preserve"> on the east by </w:t>
      </w:r>
      <w:r>
        <w:rPr>
          <w:u w:val="single"/>
        </w:rPr>
        <w:t>South Pine Lake Road</w:t>
      </w:r>
      <w:r w:rsidRPr="00262A8E">
        <w:t xml:space="preserve">; on the south by </w:t>
      </w:r>
      <w:r>
        <w:rPr>
          <w:u w:val="single"/>
        </w:rPr>
        <w:t>Mail Route Road</w:t>
      </w:r>
      <w:r w:rsidRPr="00262A8E">
        <w:t xml:space="preserve">; </w:t>
      </w:r>
      <w:r>
        <w:t xml:space="preserve">and </w:t>
      </w:r>
      <w:r w:rsidRPr="00262A8E">
        <w:t xml:space="preserve">on the west by </w:t>
      </w:r>
      <w:r>
        <w:rPr>
          <w:u w:val="single"/>
        </w:rPr>
        <w:t>approximately 170 feet west of Shadow Lane</w:t>
      </w:r>
      <w:r w:rsidRPr="00DD4A5B">
        <w:t>.</w:t>
      </w:r>
      <w:r>
        <w:t xml:space="preserve"> </w:t>
      </w:r>
    </w:p>
    <w:p w14:paraId="5B25659F" w14:textId="56535F36" w:rsidR="008514CF" w:rsidRPr="004605E9" w:rsidRDefault="008514CF" w:rsidP="008514CF">
      <w:pPr>
        <w:jc w:val="both"/>
        <w:rPr>
          <w:b/>
          <w:bCs/>
        </w:rPr>
      </w:pPr>
      <w:r>
        <w:rPr>
          <w:b/>
          <w:bCs/>
        </w:rPr>
        <w:t xml:space="preserve">Requested Area 4 - </w:t>
      </w:r>
      <w:r w:rsidRPr="004605E9">
        <w:rPr>
          <w:b/>
          <w:bCs/>
        </w:rPr>
        <w:t>Timberlane S</w:t>
      </w:r>
      <w:r>
        <w:rPr>
          <w:b/>
          <w:bCs/>
        </w:rPr>
        <w:t>ubdivision in Sabine County</w:t>
      </w:r>
    </w:p>
    <w:p w14:paraId="44B85CA7" w14:textId="77777777" w:rsidR="008514CF" w:rsidRDefault="008514CF" w:rsidP="008514CF">
      <w:pPr>
        <w:jc w:val="both"/>
      </w:pPr>
      <w:r w:rsidRPr="00262A8E">
        <w:t>The requested area</w:t>
      </w:r>
      <w:r>
        <w:t xml:space="preserve"> includes </w:t>
      </w:r>
      <w:r w:rsidRPr="004605E9">
        <w:rPr>
          <w:u w:val="single"/>
        </w:rPr>
        <w:t>47</w:t>
      </w:r>
      <w:r>
        <w:t xml:space="preserve"> customer connections, </w:t>
      </w:r>
      <w:r w:rsidRPr="00262A8E">
        <w:t xml:space="preserve">is located approximately </w:t>
      </w:r>
      <w:proofErr w:type="gramStart"/>
      <w:r>
        <w:rPr>
          <w:u w:val="single"/>
        </w:rPr>
        <w:t>11</w:t>
      </w:r>
      <w:r>
        <w:t xml:space="preserve"> </w:t>
      </w:r>
      <w:r w:rsidRPr="00262A8E">
        <w:t>mile</w:t>
      </w:r>
      <w:proofErr w:type="gramEnd"/>
      <w:r w:rsidRPr="00262A8E">
        <w:t xml:space="preserve">(s) </w:t>
      </w:r>
      <w:r>
        <w:rPr>
          <w:u w:val="single"/>
        </w:rPr>
        <w:t>southeast</w:t>
      </w:r>
      <w:r w:rsidRPr="00262A8E">
        <w:t xml:space="preserve"> of downtown </w:t>
      </w:r>
      <w:r>
        <w:rPr>
          <w:u w:val="single"/>
        </w:rPr>
        <w:t>Hemphill</w:t>
      </w:r>
      <w:r w:rsidRPr="00262A8E">
        <w:t xml:space="preserve">, Texas, and is generally bounded on the north by </w:t>
      </w:r>
      <w:r>
        <w:rPr>
          <w:u w:val="single"/>
        </w:rPr>
        <w:t>Toledo Bend Reservoir</w:t>
      </w:r>
      <w:r w:rsidRPr="00EE25FE">
        <w:t>;</w:t>
      </w:r>
      <w:r w:rsidRPr="00262A8E">
        <w:t xml:space="preserve"> on the east by </w:t>
      </w:r>
      <w:r>
        <w:rPr>
          <w:u w:val="single"/>
        </w:rPr>
        <w:t>a line perpendicular to Oakhill Road</w:t>
      </w:r>
      <w:r w:rsidRPr="00262A8E">
        <w:t xml:space="preserve">; on the south by </w:t>
      </w:r>
      <w:r>
        <w:rPr>
          <w:u w:val="single"/>
        </w:rPr>
        <w:t>Toledo Reservoir Bend</w:t>
      </w:r>
      <w:r w:rsidRPr="00262A8E">
        <w:t xml:space="preserve">; </w:t>
      </w:r>
      <w:r>
        <w:t xml:space="preserve">and </w:t>
      </w:r>
      <w:r w:rsidRPr="00262A8E">
        <w:t xml:space="preserve">on the west by </w:t>
      </w:r>
      <w:r>
        <w:rPr>
          <w:u w:val="single"/>
        </w:rPr>
        <w:t>Toledo Bend Reservoir</w:t>
      </w:r>
      <w:r w:rsidRPr="00DD4A5B">
        <w:t>.</w:t>
      </w:r>
      <w:r>
        <w:t xml:space="preserve"> </w:t>
      </w:r>
    </w:p>
    <w:p w14:paraId="69CA36B2" w14:textId="658E62B5" w:rsidR="00C10C7E" w:rsidRPr="00772A75" w:rsidRDefault="00C10C7E" w:rsidP="00C10C7E">
      <w:pPr>
        <w:rPr>
          <w:b/>
          <w:bCs/>
        </w:rPr>
      </w:pPr>
      <w:r w:rsidRPr="00772A75">
        <w:rPr>
          <w:b/>
          <w:bCs/>
        </w:rPr>
        <w:t xml:space="preserve">The total requested area includes </w:t>
      </w:r>
      <w:r w:rsidRPr="00772A75">
        <w:rPr>
          <w:b/>
          <w:bCs/>
          <w:u w:val="single"/>
        </w:rPr>
        <w:t>254</w:t>
      </w:r>
      <w:r w:rsidRPr="00772A75">
        <w:rPr>
          <w:b/>
          <w:bCs/>
        </w:rPr>
        <w:t xml:space="preserve"> customer connections and approximately </w:t>
      </w:r>
      <w:r w:rsidRPr="00772A75">
        <w:rPr>
          <w:b/>
          <w:bCs/>
          <w:u w:val="single"/>
        </w:rPr>
        <w:t>523</w:t>
      </w:r>
      <w:r w:rsidRPr="00772A75">
        <w:rPr>
          <w:b/>
          <w:bCs/>
        </w:rPr>
        <w:t xml:space="preserve"> acres of transferred area from Simply Aquatics, Inc (CCN No. 13259) to CSWR (CCN No. 13290). </w:t>
      </w:r>
    </w:p>
    <w:p w14:paraId="0DA1299A" w14:textId="77777777" w:rsidR="00C10C7E" w:rsidRDefault="00C10C7E" w:rsidP="00C10C7E">
      <w:pPr>
        <w:jc w:val="both"/>
      </w:pPr>
      <w:r>
        <w:t xml:space="preserve">The application proposes the subtraction of approximately </w:t>
      </w:r>
      <w:r>
        <w:rPr>
          <w:u w:val="single"/>
        </w:rPr>
        <w:t>523</w:t>
      </w:r>
      <w:r>
        <w:t xml:space="preserve"> acres from CCN No. 13259 and the addition of approximately </w:t>
      </w:r>
      <w:r>
        <w:rPr>
          <w:u w:val="single"/>
        </w:rPr>
        <w:t>523</w:t>
      </w:r>
      <w:r>
        <w:t xml:space="preserve"> acres to CCN No. 13290. </w:t>
      </w:r>
    </w:p>
    <w:p w14:paraId="7270962A"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2F24BFAF" w14:textId="77777777" w:rsidR="0083010A" w:rsidRPr="00B2595F" w:rsidRDefault="0083010A" w:rsidP="0083010A">
      <w:pPr>
        <w:jc w:val="both"/>
        <w:rPr>
          <w:rFonts w:cs="Times New Roman"/>
          <w:szCs w:val="24"/>
        </w:rPr>
      </w:pPr>
      <w:r w:rsidRPr="00B2595F">
        <w:rPr>
          <w:rFonts w:cs="Times New Roman"/>
          <w:szCs w:val="24"/>
        </w:rPr>
        <w:t>This transaction will not have an effect on the current customer’s rates and services.</w:t>
      </w:r>
    </w:p>
    <w:p w14:paraId="2FDA743E"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AAA35EE"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1EE3C946" w14:textId="77777777" w:rsidR="00DF00D4" w:rsidRPr="00361711" w:rsidRDefault="00DF00D4">
      <w:pPr>
        <w:spacing w:after="0" w:line="240" w:lineRule="auto"/>
        <w:jc w:val="both"/>
        <w:rPr>
          <w:rFonts w:cs="Times New Roman"/>
          <w:szCs w:val="24"/>
        </w:rPr>
      </w:pPr>
      <w:bookmarkStart w:id="6" w:name="_Hlk34658071"/>
    </w:p>
    <w:bookmarkEnd w:id="6"/>
    <w:p w14:paraId="060BB879"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0AB0BBD3"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3922342B"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70381708" w14:textId="77777777" w:rsidR="00A83220" w:rsidRPr="003C7B98" w:rsidRDefault="00A83220" w:rsidP="00A83220">
      <w:pPr>
        <w:spacing w:after="0" w:line="240" w:lineRule="auto"/>
        <w:jc w:val="both"/>
        <w:rPr>
          <w:rFonts w:cs="Times New Roman"/>
          <w:szCs w:val="24"/>
        </w:rPr>
      </w:pPr>
    </w:p>
    <w:p w14:paraId="32D87DB3"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5F6E36CD" w14:textId="2D60C085" w:rsidR="00900E94" w:rsidRPr="00637AF4" w:rsidRDefault="00A83220">
      <w:pPr>
        <w:spacing w:after="0" w:line="240" w:lineRule="auto"/>
        <w:jc w:val="both"/>
        <w:rPr>
          <w:rFonts w:cs="Times New Roman"/>
        </w:rPr>
      </w:pPr>
      <w:r w:rsidRPr="003C7B98">
        <w:rPr>
          <w:rFonts w:cs="Times New Roman"/>
          <w:szCs w:val="24"/>
        </w:rPr>
        <w:t>Utility Name</w:t>
      </w:r>
      <w:r w:rsidR="00115771" w:rsidRPr="00637AF4">
        <w:rPr>
          <w:rFonts w:cs="Times New Roman"/>
        </w:rPr>
        <w:br w:type="page"/>
      </w:r>
    </w:p>
    <w:p w14:paraId="223945BE"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0A3559C0"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3BC0D86B"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640DF859" wp14:editId="06FD4F8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03B4727"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2D258B8B" w14:textId="73C681DC" w:rsidR="000B4C24" w:rsidRPr="00C10C7E"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w:t>
      </w:r>
      <w:r w:rsidRPr="00C10C7E">
        <w:rPr>
          <w:rFonts w:eastAsia="Times New Roman" w:cs="Times New Roman"/>
          <w:sz w:val="23"/>
          <w:szCs w:val="23"/>
        </w:rPr>
        <w:t>PARTIES</w:t>
      </w:r>
    </w:p>
    <w:p w14:paraId="14672E63" w14:textId="74B9B21A" w:rsidR="000B4C24" w:rsidRPr="00C10C7E" w:rsidRDefault="000B4C24" w:rsidP="000B4C24">
      <w:pPr>
        <w:spacing w:after="0" w:line="240" w:lineRule="auto"/>
        <w:jc w:val="center"/>
        <w:rPr>
          <w:rFonts w:eastAsia="Times New Roman" w:cs="Times New Roman"/>
          <w:sz w:val="23"/>
          <w:szCs w:val="23"/>
        </w:rPr>
      </w:pPr>
      <w:r w:rsidRPr="00C10C7E">
        <w:rPr>
          <w:rFonts w:eastAsia="Times New Roman" w:cs="Times New Roman"/>
          <w:sz w:val="23"/>
          <w:szCs w:val="23"/>
        </w:rPr>
        <w:t xml:space="preserve">DOCKET NO. </w:t>
      </w:r>
      <w:r w:rsidR="007309B0" w:rsidRPr="00C10C7E">
        <w:rPr>
          <w:rFonts w:cs="Times New Roman"/>
          <w:sz w:val="23"/>
          <w:szCs w:val="23"/>
        </w:rPr>
        <w:t>53238</w:t>
      </w:r>
    </w:p>
    <w:p w14:paraId="556B4C1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10536DD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6BAAB11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0E59B314"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2237BE64"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4F8FB7A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7864E4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675B8E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D428DB0"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D42A619"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00EB1561"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559FED4C" w14:textId="77777777" w:rsidR="000B4C24" w:rsidRPr="00F26B9E" w:rsidRDefault="000B4C24" w:rsidP="000B4C24">
      <w:pPr>
        <w:widowControl w:val="0"/>
        <w:spacing w:after="0" w:line="240" w:lineRule="auto"/>
        <w:rPr>
          <w:rFonts w:eastAsia="Times New Roman" w:cs="Times New Roman"/>
          <w:szCs w:val="20"/>
        </w:rPr>
      </w:pPr>
    </w:p>
    <w:p w14:paraId="735F6C40"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EC8D148" w14:textId="77777777" w:rsidR="000B4C24" w:rsidRPr="00F26B9E" w:rsidRDefault="000B4C24" w:rsidP="000B4C24">
      <w:pPr>
        <w:widowControl w:val="0"/>
        <w:spacing w:after="0" w:line="240" w:lineRule="auto"/>
        <w:rPr>
          <w:rFonts w:eastAsia="Times New Roman" w:cs="Times New Roman"/>
          <w:szCs w:val="20"/>
        </w:rPr>
      </w:pPr>
    </w:p>
    <w:p w14:paraId="69117EB6"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F36F7DD"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5ACFBAC4" w14:textId="77777777" w:rsidR="000B4C24" w:rsidRPr="00F26B9E" w:rsidRDefault="000B4C24" w:rsidP="000B4C24">
      <w:pPr>
        <w:spacing w:after="0" w:line="240" w:lineRule="auto"/>
        <w:rPr>
          <w:rFonts w:eastAsia="Times New Roman" w:cs="Times New Roman"/>
          <w:szCs w:val="20"/>
        </w:rPr>
      </w:pPr>
    </w:p>
    <w:p w14:paraId="6E3CD71A"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2F1501D9" w14:textId="77777777" w:rsidR="000B4C24" w:rsidRPr="00F26B9E" w:rsidRDefault="000B4C24" w:rsidP="000B4C24">
      <w:pPr>
        <w:widowControl w:val="0"/>
        <w:spacing w:after="0" w:line="240" w:lineRule="auto"/>
        <w:rPr>
          <w:rFonts w:eastAsia="Times New Roman" w:cs="Times New Roman"/>
          <w:szCs w:val="20"/>
        </w:rPr>
      </w:pPr>
    </w:p>
    <w:p w14:paraId="53F4AFF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6D101B54" w14:textId="77777777" w:rsidR="000B4C24" w:rsidRPr="00F26B9E" w:rsidRDefault="000B4C24" w:rsidP="000B4C24">
      <w:pPr>
        <w:spacing w:after="0" w:line="240" w:lineRule="auto"/>
        <w:rPr>
          <w:rFonts w:eastAsia="Times New Roman" w:cs="Times New Roman"/>
          <w:szCs w:val="20"/>
        </w:rPr>
      </w:pPr>
    </w:p>
    <w:p w14:paraId="1DF55BFB"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68D66667"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04235C6E" w14:textId="77777777" w:rsidR="000B4C24" w:rsidRPr="00F26B9E" w:rsidRDefault="000B4C24" w:rsidP="000B4C24">
      <w:pPr>
        <w:widowControl w:val="0"/>
        <w:spacing w:after="0" w:line="192" w:lineRule="auto"/>
        <w:rPr>
          <w:rFonts w:eastAsia="Times New Roman" w:cs="Times New Roman"/>
          <w:szCs w:val="20"/>
        </w:rPr>
      </w:pPr>
    </w:p>
    <w:p w14:paraId="5B9DA7B9"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4A385426"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6E011DE1" w14:textId="77777777" w:rsidR="00E012D6" w:rsidRDefault="00E012D6" w:rsidP="00E012D6">
      <w:pPr>
        <w:widowControl w:val="0"/>
        <w:tabs>
          <w:tab w:val="right" w:pos="10080"/>
        </w:tabs>
        <w:spacing w:after="0" w:line="215" w:lineRule="auto"/>
        <w:rPr>
          <w:rFonts w:eastAsia="Times New Roman" w:cs="Times New Roman"/>
          <w:szCs w:val="20"/>
        </w:rPr>
      </w:pPr>
    </w:p>
    <w:p w14:paraId="3BE4260B" w14:textId="77777777" w:rsidR="000B1070" w:rsidRDefault="000B1070" w:rsidP="00E012D6">
      <w:pPr>
        <w:widowControl w:val="0"/>
        <w:tabs>
          <w:tab w:val="right" w:pos="10080"/>
        </w:tabs>
        <w:spacing w:after="0" w:line="215" w:lineRule="auto"/>
        <w:rPr>
          <w:rFonts w:eastAsia="Times New Roman" w:cs="Times New Roman"/>
          <w:szCs w:val="20"/>
        </w:rPr>
      </w:pPr>
    </w:p>
    <w:p w14:paraId="3A943DA7"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7B0F6" w14:textId="77777777" w:rsidR="00E52900" w:rsidRDefault="00E52900" w:rsidP="0043535A">
      <w:pPr>
        <w:spacing w:after="0" w:line="240" w:lineRule="auto"/>
      </w:pPr>
      <w:r>
        <w:separator/>
      </w:r>
    </w:p>
  </w:endnote>
  <w:endnote w:type="continuationSeparator" w:id="0">
    <w:p w14:paraId="395369CA" w14:textId="77777777" w:rsidR="00E52900" w:rsidRDefault="00E52900"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EE20"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March 15,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3E9BB" w14:textId="77777777" w:rsidR="00E52900" w:rsidRDefault="00E52900" w:rsidP="0043535A">
      <w:pPr>
        <w:spacing w:after="0" w:line="240" w:lineRule="auto"/>
      </w:pPr>
      <w:r>
        <w:separator/>
      </w:r>
    </w:p>
  </w:footnote>
  <w:footnote w:type="continuationSeparator" w:id="0">
    <w:p w14:paraId="5614ABC4" w14:textId="77777777" w:rsidR="00E52900" w:rsidRDefault="00E52900"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DD27C7"/>
    <w:multiLevelType w:val="hybridMultilevel"/>
    <w:tmpl w:val="171E5B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7"/>
  </w:num>
  <w:num w:numId="3">
    <w:abstractNumId w:val="8"/>
  </w:num>
  <w:num w:numId="4">
    <w:abstractNumId w:val="3"/>
  </w:num>
  <w:num w:numId="5">
    <w:abstractNumId w:val="6"/>
  </w:num>
  <w:num w:numId="6">
    <w:abstractNumId w:val="0"/>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900"/>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90FBD"/>
    <w:rsid w:val="00197463"/>
    <w:rsid w:val="001A2BE4"/>
    <w:rsid w:val="001B0E3E"/>
    <w:rsid w:val="001B3321"/>
    <w:rsid w:val="001B5337"/>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D62A2"/>
    <w:rsid w:val="003E4A32"/>
    <w:rsid w:val="003E5721"/>
    <w:rsid w:val="00413E1E"/>
    <w:rsid w:val="00415F91"/>
    <w:rsid w:val="00431DF8"/>
    <w:rsid w:val="0043535A"/>
    <w:rsid w:val="004353DB"/>
    <w:rsid w:val="00485406"/>
    <w:rsid w:val="004A23B5"/>
    <w:rsid w:val="004C1918"/>
    <w:rsid w:val="004F7B51"/>
    <w:rsid w:val="0051112A"/>
    <w:rsid w:val="00530844"/>
    <w:rsid w:val="005346D1"/>
    <w:rsid w:val="0054675C"/>
    <w:rsid w:val="00562332"/>
    <w:rsid w:val="00562A2A"/>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711AD"/>
    <w:rsid w:val="006803A1"/>
    <w:rsid w:val="00696FBF"/>
    <w:rsid w:val="006A3A84"/>
    <w:rsid w:val="00705FCA"/>
    <w:rsid w:val="0071089F"/>
    <w:rsid w:val="007309B0"/>
    <w:rsid w:val="00740CCB"/>
    <w:rsid w:val="007816BF"/>
    <w:rsid w:val="007C045A"/>
    <w:rsid w:val="007D236D"/>
    <w:rsid w:val="007F043D"/>
    <w:rsid w:val="007F7414"/>
    <w:rsid w:val="0080277E"/>
    <w:rsid w:val="00812529"/>
    <w:rsid w:val="0083010A"/>
    <w:rsid w:val="00832073"/>
    <w:rsid w:val="008514CF"/>
    <w:rsid w:val="008A5B6B"/>
    <w:rsid w:val="008E6E96"/>
    <w:rsid w:val="00900E94"/>
    <w:rsid w:val="00920DAA"/>
    <w:rsid w:val="00943594"/>
    <w:rsid w:val="00944057"/>
    <w:rsid w:val="0097165D"/>
    <w:rsid w:val="00984E40"/>
    <w:rsid w:val="0098773B"/>
    <w:rsid w:val="009E2021"/>
    <w:rsid w:val="009F36A5"/>
    <w:rsid w:val="00A10A8B"/>
    <w:rsid w:val="00A10B3B"/>
    <w:rsid w:val="00A20247"/>
    <w:rsid w:val="00A21C2F"/>
    <w:rsid w:val="00A245C3"/>
    <w:rsid w:val="00A57CF7"/>
    <w:rsid w:val="00A72609"/>
    <w:rsid w:val="00A73CB8"/>
    <w:rsid w:val="00A83220"/>
    <w:rsid w:val="00A97702"/>
    <w:rsid w:val="00B019FA"/>
    <w:rsid w:val="00B15600"/>
    <w:rsid w:val="00B20505"/>
    <w:rsid w:val="00B2595F"/>
    <w:rsid w:val="00B263B2"/>
    <w:rsid w:val="00B66304"/>
    <w:rsid w:val="00B72768"/>
    <w:rsid w:val="00B73AF2"/>
    <w:rsid w:val="00B82688"/>
    <w:rsid w:val="00B857FF"/>
    <w:rsid w:val="00BC5619"/>
    <w:rsid w:val="00BC75CB"/>
    <w:rsid w:val="00C02EDA"/>
    <w:rsid w:val="00C10115"/>
    <w:rsid w:val="00C10C7E"/>
    <w:rsid w:val="00C16EBE"/>
    <w:rsid w:val="00C45CA2"/>
    <w:rsid w:val="00C50D68"/>
    <w:rsid w:val="00C80881"/>
    <w:rsid w:val="00C86427"/>
    <w:rsid w:val="00C878DE"/>
    <w:rsid w:val="00CD1066"/>
    <w:rsid w:val="00CE188B"/>
    <w:rsid w:val="00D01DF4"/>
    <w:rsid w:val="00D04CF2"/>
    <w:rsid w:val="00D11C78"/>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52900"/>
    <w:rsid w:val="00E608CA"/>
    <w:rsid w:val="00E84E58"/>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88DD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STM%20Notice%20and%20Affidavit%20CSWR%20-%20Template%20(rate%20change%20language)%20-%20updated%203-15-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B3A2A98B82426F8C8E9665DD0F90B5"/>
        <w:category>
          <w:name w:val="General"/>
          <w:gallery w:val="placeholder"/>
        </w:category>
        <w:types>
          <w:type w:val="bbPlcHdr"/>
        </w:types>
        <w:behaviors>
          <w:behavior w:val="content"/>
        </w:behaviors>
        <w:guid w:val="{DA491DB8-3675-43DF-8491-15A88ED161AF}"/>
      </w:docPartPr>
      <w:docPartBody>
        <w:p w:rsidR="003A10AC" w:rsidRDefault="003A10AC">
          <w:pPr>
            <w:pStyle w:val="26B3A2A98B82426F8C8E9665DD0F90B5"/>
          </w:pPr>
          <w:r w:rsidRPr="007A65D4">
            <w:rPr>
              <w:color w:val="808080" w:themeColor="background1" w:themeShade="80"/>
            </w:rPr>
            <w:t>this/these</w:t>
          </w:r>
        </w:p>
      </w:docPartBody>
    </w:docPart>
    <w:docPart>
      <w:docPartPr>
        <w:name w:val="2AA35DB37E004E23A8B9A161EC167699"/>
        <w:category>
          <w:name w:val="General"/>
          <w:gallery w:val="placeholder"/>
        </w:category>
        <w:types>
          <w:type w:val="bbPlcHdr"/>
        </w:types>
        <w:behaviors>
          <w:behavior w:val="content"/>
        </w:behaviors>
        <w:guid w:val="{EDEDB136-D294-41A0-8015-340BBED1856A}"/>
      </w:docPartPr>
      <w:docPartBody>
        <w:p w:rsidR="003A10AC" w:rsidRDefault="003A10AC">
          <w:pPr>
            <w:pStyle w:val="2AA35DB37E004E23A8B9A161EC167699"/>
          </w:pPr>
          <w:r w:rsidRPr="007A65D4">
            <w:rPr>
              <w:color w:val="808080" w:themeColor="background1" w:themeShade="80"/>
            </w:rPr>
            <w:t>does/do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0AC"/>
    <w:rsid w:val="003A1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26B3A2A98B82426F8C8E9665DD0F90B5">
    <w:name w:val="26B3A2A98B82426F8C8E9665DD0F90B5"/>
  </w:style>
  <w:style w:type="paragraph" w:customStyle="1" w:styleId="2AA35DB37E004E23A8B9A161EC167699">
    <w:name w:val="2AA35DB37E004E23A8B9A161EC1676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CSWR - Template (rate change language) - updated 3-15-2022).dotx</Template>
  <TotalTime>0</TotalTime>
  <Pages>3</Pages>
  <Words>1044</Words>
  <Characters>5953</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2022-03-17T15:41:00Z</dcterms:created>
  <dcterms:modified xsi:type="dcterms:W3CDTF">2022-03-17T15:41:00Z</dcterms:modified>
</cp:coreProperties>
</file>